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BEB09D" w14:textId="7EDBCB9B" w:rsidR="00FB75F6" w:rsidRDefault="00FB75F6" w:rsidP="00FB7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  <w:u w:val="single"/>
        </w:rPr>
        <w:t>Gilbert BASYNG</w:t>
      </w:r>
      <w:r w:rsidRPr="008C2A5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8C2A52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8C2A52">
        <w:rPr>
          <w:rFonts w:ascii="Times New Roman" w:hAnsi="Times New Roman" w:cs="Times New Roman"/>
          <w:sz w:val="24"/>
          <w:szCs w:val="24"/>
        </w:rPr>
        <w:t>fl.1434)</w:t>
      </w:r>
    </w:p>
    <w:p w14:paraId="511EFCA8" w14:textId="2CCFA2E8" w:rsidR="00B66B1C" w:rsidRDefault="00B66B1C" w:rsidP="00FB7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A96B02" w14:textId="627B0590" w:rsidR="00B66B1C" w:rsidRDefault="00B66B1C" w:rsidP="00FB7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E3669C" w14:textId="77777777" w:rsidR="00B66B1C" w:rsidRPr="00B66B1C" w:rsidRDefault="00B66B1C" w:rsidP="00B66B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66B1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Son of John </w:t>
      </w:r>
      <w:proofErr w:type="spellStart"/>
      <w:r w:rsidRPr="00B66B1C">
        <w:rPr>
          <w:rFonts w:ascii="Times New Roman" w:eastAsia="Calibri" w:hAnsi="Times New Roman" w:cs="Times New Roman"/>
          <w:sz w:val="24"/>
          <w:szCs w:val="24"/>
          <w:lang w:val="en-US"/>
        </w:rPr>
        <w:t>Basyng</w:t>
      </w:r>
      <w:proofErr w:type="spellEnd"/>
      <w:r w:rsidRPr="00B66B1C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14:paraId="02E46B22" w14:textId="77777777" w:rsidR="00B66B1C" w:rsidRPr="00B66B1C" w:rsidRDefault="00B66B1C" w:rsidP="00B66B1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6B1C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B66B1C">
        <w:rPr>
          <w:rFonts w:ascii="Times New Roman" w:eastAsia="Calibri" w:hAnsi="Times New Roman" w:cs="Times New Roman"/>
          <w:sz w:val="24"/>
          <w:szCs w:val="24"/>
        </w:rPr>
        <w:t>www.inquisitionspostmortem.ac.uk  ref.</w:t>
      </w:r>
      <w:proofErr w:type="gramEnd"/>
      <w:r w:rsidRPr="00B66B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66B1C">
        <w:rPr>
          <w:rFonts w:ascii="Times New Roman" w:eastAsia="Calibri" w:hAnsi="Times New Roman" w:cs="Times New Roman"/>
          <w:sz w:val="24"/>
          <w:szCs w:val="24"/>
        </w:rPr>
        <w:t>eCIPM</w:t>
      </w:r>
      <w:proofErr w:type="spellEnd"/>
      <w:r w:rsidRPr="00B66B1C">
        <w:rPr>
          <w:rFonts w:ascii="Times New Roman" w:eastAsia="Calibri" w:hAnsi="Times New Roman" w:cs="Times New Roman"/>
          <w:sz w:val="24"/>
          <w:szCs w:val="24"/>
        </w:rPr>
        <w:t xml:space="preserve"> 25-72)</w:t>
      </w:r>
    </w:p>
    <w:p w14:paraId="24915D5A" w14:textId="0FEE9F84" w:rsidR="00B66B1C" w:rsidRPr="008C2A52" w:rsidRDefault="00B66B1C" w:rsidP="00B66B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B1C">
        <w:rPr>
          <w:rFonts w:ascii="Times New Roman" w:eastAsia="Calibri" w:hAnsi="Times New Roman" w:cs="Times New Roman"/>
          <w:sz w:val="24"/>
          <w:szCs w:val="24"/>
        </w:rPr>
        <w:t xml:space="preserve">Son:    </w:t>
      </w:r>
      <w:proofErr w:type="gramStart"/>
      <w:r w:rsidRPr="00B66B1C">
        <w:rPr>
          <w:rFonts w:ascii="Times New Roman" w:eastAsia="Calibri" w:hAnsi="Times New Roman" w:cs="Times New Roman"/>
          <w:sz w:val="24"/>
          <w:szCs w:val="24"/>
        </w:rPr>
        <w:t>Simon(</w:t>
      </w:r>
      <w:proofErr w:type="gramEnd"/>
      <w:r w:rsidRPr="00B66B1C">
        <w:rPr>
          <w:rFonts w:ascii="Times New Roman" w:eastAsia="Calibri" w:hAnsi="Times New Roman" w:cs="Times New Roman"/>
          <w:sz w:val="24"/>
          <w:szCs w:val="24"/>
        </w:rPr>
        <w:t>b.ca.1432).   (ibid.)</w:t>
      </w:r>
    </w:p>
    <w:p w14:paraId="498A48DB" w14:textId="77777777" w:rsidR="00FB75F6" w:rsidRPr="008C2A52" w:rsidRDefault="00FB75F6" w:rsidP="00FB7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19E0E2" w14:textId="77777777" w:rsidR="00FB75F6" w:rsidRPr="008C2A52" w:rsidRDefault="00FB75F6" w:rsidP="00FB7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D52A72" w14:textId="77777777" w:rsidR="00FB75F6" w:rsidRPr="008C2A52" w:rsidRDefault="00FB75F6" w:rsidP="00FB7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>19 Mar.1434</w:t>
      </w:r>
      <w:r w:rsidRPr="008C2A52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8C2A52">
        <w:rPr>
          <w:rFonts w:ascii="Times New Roman" w:hAnsi="Times New Roman" w:cs="Times New Roman"/>
          <w:sz w:val="24"/>
          <w:szCs w:val="24"/>
        </w:rPr>
        <w:t>melius</w:t>
      </w:r>
      <w:proofErr w:type="spellEnd"/>
      <w:r w:rsidRPr="008C2A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2A52"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 w:rsidRPr="008C2A52">
        <w:rPr>
          <w:rFonts w:ascii="Times New Roman" w:hAnsi="Times New Roman" w:cs="Times New Roman"/>
          <w:sz w:val="24"/>
          <w:szCs w:val="24"/>
        </w:rPr>
        <w:t xml:space="preserve"> held in</w:t>
      </w:r>
    </w:p>
    <w:p w14:paraId="1CCA4A48" w14:textId="77777777" w:rsidR="00FB75F6" w:rsidRPr="008C2A52" w:rsidRDefault="00FB75F6" w:rsidP="00FB7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ab/>
      </w:r>
      <w:r w:rsidRPr="008C2A52">
        <w:rPr>
          <w:rFonts w:ascii="Times New Roman" w:hAnsi="Times New Roman" w:cs="Times New Roman"/>
          <w:sz w:val="24"/>
          <w:szCs w:val="24"/>
        </w:rPr>
        <w:tab/>
        <w:t xml:space="preserve">Ilchester, Somerset, into lands of the late Elizabeth </w:t>
      </w:r>
    </w:p>
    <w:p w14:paraId="17907118" w14:textId="77777777" w:rsidR="00FB75F6" w:rsidRPr="008C2A52" w:rsidRDefault="00FB75F6" w:rsidP="00FB7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ab/>
      </w:r>
      <w:r w:rsidRPr="008C2A5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C2A52">
        <w:rPr>
          <w:rFonts w:ascii="Times New Roman" w:hAnsi="Times New Roman" w:cs="Times New Roman"/>
          <w:sz w:val="24"/>
          <w:szCs w:val="24"/>
        </w:rPr>
        <w:t>Botreaux</w:t>
      </w:r>
      <w:proofErr w:type="spellEnd"/>
      <w:r w:rsidRPr="008C2A52">
        <w:rPr>
          <w:rFonts w:ascii="Times New Roman" w:hAnsi="Times New Roman" w:cs="Times New Roman"/>
          <w:sz w:val="24"/>
          <w:szCs w:val="24"/>
        </w:rPr>
        <w:t>(q.v.).</w:t>
      </w:r>
    </w:p>
    <w:p w14:paraId="1B4F5D65" w14:textId="77777777" w:rsidR="00FB75F6" w:rsidRPr="008C2A52" w:rsidRDefault="00FB75F6" w:rsidP="00FB7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ab/>
      </w:r>
      <w:r w:rsidRPr="008C2A52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2A5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8C2A52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8C2A52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8C2A52">
        <w:rPr>
          <w:rFonts w:ascii="Times New Roman" w:hAnsi="Times New Roman" w:cs="Times New Roman"/>
          <w:sz w:val="24"/>
          <w:szCs w:val="24"/>
        </w:rPr>
        <w:t xml:space="preserve"> 24-187)</w:t>
      </w:r>
    </w:p>
    <w:p w14:paraId="4EBE9D98" w14:textId="77777777" w:rsidR="00FB75F6" w:rsidRPr="008C2A52" w:rsidRDefault="00FB75F6" w:rsidP="00FB7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B0A903" w14:textId="77777777" w:rsidR="00FB75F6" w:rsidRPr="008C2A52" w:rsidRDefault="00FB75F6" w:rsidP="00FB7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5094EE" w14:textId="69775B6B" w:rsidR="00FB75F6" w:rsidRDefault="00FB75F6" w:rsidP="00FB7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>17 February 2016</w:t>
      </w:r>
    </w:p>
    <w:p w14:paraId="22FB057E" w14:textId="6659FB2D" w:rsidR="00B66B1C" w:rsidRPr="008C2A52" w:rsidRDefault="00B66B1C" w:rsidP="00FB75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2021</w:t>
      </w:r>
    </w:p>
    <w:p w14:paraId="3B6E5B2F" w14:textId="77777777"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7272DD" w14:textId="77777777" w:rsidR="00FB75F6" w:rsidRDefault="00FB75F6" w:rsidP="00564E3C">
      <w:pPr>
        <w:spacing w:after="0" w:line="240" w:lineRule="auto"/>
      </w:pPr>
      <w:r>
        <w:separator/>
      </w:r>
    </w:p>
  </w:endnote>
  <w:endnote w:type="continuationSeparator" w:id="0">
    <w:p w14:paraId="3E68D6F7" w14:textId="77777777" w:rsidR="00FB75F6" w:rsidRDefault="00FB75F6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94291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D14CD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66B1C">
      <w:rPr>
        <w:rFonts w:ascii="Times New Roman" w:hAnsi="Times New Roman" w:cs="Times New Roman"/>
        <w:noProof/>
        <w:sz w:val="24"/>
        <w:szCs w:val="24"/>
      </w:rPr>
      <w:t>21 January 2021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0313CFA6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80E77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CFA0F" w14:textId="77777777" w:rsidR="00FB75F6" w:rsidRDefault="00FB75F6" w:rsidP="00564E3C">
      <w:pPr>
        <w:spacing w:after="0" w:line="240" w:lineRule="auto"/>
      </w:pPr>
      <w:r>
        <w:separator/>
      </w:r>
    </w:p>
  </w:footnote>
  <w:footnote w:type="continuationSeparator" w:id="0">
    <w:p w14:paraId="58D7BCA2" w14:textId="77777777" w:rsidR="00FB75F6" w:rsidRDefault="00FB75F6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F78EA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CA351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6116C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5F6"/>
    <w:rsid w:val="00372DC6"/>
    <w:rsid w:val="00564E3C"/>
    <w:rsid w:val="0064591D"/>
    <w:rsid w:val="00B66B1C"/>
    <w:rsid w:val="00DD5B8A"/>
    <w:rsid w:val="00EB41B8"/>
    <w:rsid w:val="00F14DE1"/>
    <w:rsid w:val="00FB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E6502"/>
  <w15:chartTrackingRefBased/>
  <w15:docId w15:val="{24542B58-6563-45BA-8859-BB1FAE9A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5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FB75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2016-02-17T20:18:00Z</dcterms:created>
  <dcterms:modified xsi:type="dcterms:W3CDTF">2021-01-21T12:37:00Z</dcterms:modified>
</cp:coreProperties>
</file>